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1AC" w:rsidRDefault="006871AC" w:rsidP="007E4E27"/>
    <w:p w:rsidR="00480DFF" w:rsidRDefault="00480DFF" w:rsidP="007E4E27"/>
    <w:p w:rsidR="00480DFF" w:rsidRDefault="00480DFF" w:rsidP="007E4E27"/>
    <w:p w:rsidR="00480DFF" w:rsidRDefault="00480DFF" w:rsidP="007E4E27"/>
    <w:p w:rsidR="00480DFF" w:rsidRDefault="00480DFF" w:rsidP="00130A9D">
      <w:pPr>
        <w:jc w:val="center"/>
        <w:rPr>
          <w:b/>
          <w:sz w:val="28"/>
          <w:szCs w:val="28"/>
        </w:rPr>
      </w:pPr>
      <w:r w:rsidRPr="00130A9D">
        <w:rPr>
          <w:b/>
          <w:sz w:val="28"/>
          <w:szCs w:val="28"/>
        </w:rPr>
        <w:t>P</w:t>
      </w:r>
      <w:r w:rsidR="00130A9D" w:rsidRPr="00130A9D">
        <w:rPr>
          <w:b/>
          <w:sz w:val="28"/>
          <w:szCs w:val="28"/>
        </w:rPr>
        <w:t>ROGRAMMAZIONE DISCIPLINARE DEL DOCENTE</w:t>
      </w:r>
    </w:p>
    <w:p w:rsidR="00130A9D" w:rsidRPr="00130A9D" w:rsidRDefault="00130A9D" w:rsidP="00130A9D">
      <w:pPr>
        <w:jc w:val="center"/>
        <w:rPr>
          <w:b/>
          <w:sz w:val="28"/>
          <w:szCs w:val="28"/>
        </w:rPr>
      </w:pPr>
    </w:p>
    <w:p w:rsidR="00480DFF" w:rsidRPr="0071358F" w:rsidRDefault="00480DFF" w:rsidP="007E4E27">
      <w:pPr>
        <w:rPr>
          <w:b/>
          <w:sz w:val="28"/>
          <w:szCs w:val="28"/>
        </w:rPr>
      </w:pPr>
    </w:p>
    <w:p w:rsidR="00480DFF" w:rsidRPr="0071358F" w:rsidRDefault="00480DFF" w:rsidP="007E4E27">
      <w:pPr>
        <w:rPr>
          <w:b/>
          <w:sz w:val="28"/>
          <w:szCs w:val="28"/>
        </w:rPr>
      </w:pPr>
      <w:r w:rsidRPr="0071358F">
        <w:rPr>
          <w:b/>
          <w:sz w:val="28"/>
          <w:szCs w:val="28"/>
        </w:rPr>
        <w:t>Disciplina</w:t>
      </w:r>
      <w:r w:rsidR="00963FD7">
        <w:rPr>
          <w:b/>
          <w:sz w:val="28"/>
          <w:szCs w:val="28"/>
        </w:rPr>
        <w:t xml:space="preserve">  Latino                                  </w:t>
      </w:r>
      <w:r w:rsidRPr="0071358F">
        <w:rPr>
          <w:b/>
          <w:sz w:val="28"/>
          <w:szCs w:val="28"/>
        </w:rPr>
        <w:t>Docente</w:t>
      </w:r>
      <w:r w:rsidR="00963FD7">
        <w:rPr>
          <w:b/>
          <w:sz w:val="28"/>
          <w:szCs w:val="28"/>
        </w:rPr>
        <w:t xml:space="preserve"> Saverina Surace</w:t>
      </w:r>
    </w:p>
    <w:p w:rsidR="00480DFF" w:rsidRDefault="00480DFF" w:rsidP="007E4E27"/>
    <w:p w:rsidR="00663A94" w:rsidRDefault="00663A94" w:rsidP="007E4E27"/>
    <w:p w:rsidR="00663A94" w:rsidRPr="0071358F" w:rsidRDefault="00663A94" w:rsidP="007E4E27">
      <w:pPr>
        <w:rPr>
          <w:b/>
        </w:rPr>
      </w:pPr>
      <w:r w:rsidRPr="0071358F">
        <w:rPr>
          <w:b/>
        </w:rPr>
        <w:t>COMPETENZE</w:t>
      </w:r>
    </w:p>
    <w:p w:rsidR="00663A94" w:rsidRDefault="00A46029" w:rsidP="007E4E27">
      <w:r>
        <w:t>- Padroneggiare gli strumenti espressivi ed argomentativi indispensabili per gestire l’interazione comunicativa e verbale</w:t>
      </w:r>
    </w:p>
    <w:p w:rsidR="00A46029" w:rsidRDefault="00A46029" w:rsidP="007E4E27">
      <w:r>
        <w:t>- Leggere comprendere e padroneggiare gli strumenti indispensabili per l’interpretazione di testi scritti di vario tipo</w:t>
      </w:r>
    </w:p>
    <w:p w:rsidR="00A46029" w:rsidRDefault="00A46029" w:rsidP="007E4E27">
      <w:r>
        <w:t>- Tradurre testi di vario tipo in relazione ai differenti scopi comunicativi, formulando ipotesi e congetture</w:t>
      </w:r>
    </w:p>
    <w:p w:rsidR="00A46029" w:rsidRDefault="00A46029" w:rsidP="007E4E27">
      <w:r>
        <w:t>- Utilizzare e produrre testi multimediali</w:t>
      </w:r>
    </w:p>
    <w:p w:rsidR="00A46029" w:rsidRDefault="00A46029" w:rsidP="007E4E27"/>
    <w:p w:rsidR="00663A94" w:rsidRDefault="00663A94" w:rsidP="007E4E27">
      <w:pPr>
        <w:rPr>
          <w:b/>
        </w:rPr>
      </w:pPr>
      <w:r w:rsidRPr="0071358F">
        <w:rPr>
          <w:b/>
        </w:rPr>
        <w:t>CONTENUTI</w:t>
      </w:r>
    </w:p>
    <w:p w:rsidR="004A708E" w:rsidRDefault="004A708E" w:rsidP="007E4E27">
      <w:pPr>
        <w:rPr>
          <w:b/>
        </w:rPr>
      </w:pPr>
    </w:p>
    <w:p w:rsidR="0071358F" w:rsidRPr="004A708E" w:rsidRDefault="00234506" w:rsidP="004A708E">
      <w:pPr>
        <w:rPr>
          <w:u w:val="single"/>
        </w:rPr>
      </w:pPr>
      <w:r w:rsidRPr="004A708E">
        <w:rPr>
          <w:u w:val="single"/>
        </w:rPr>
        <w:t>Morfologia</w:t>
      </w:r>
    </w:p>
    <w:p w:rsidR="004A708E" w:rsidRPr="004A708E" w:rsidRDefault="004A708E" w:rsidP="004A708E"/>
    <w:p w:rsidR="00234506" w:rsidRPr="004A708E" w:rsidRDefault="004A708E" w:rsidP="004A708E">
      <w:r w:rsidRPr="004A708E">
        <w:rPr>
          <w:u w:val="single"/>
        </w:rPr>
        <w:t>Il nome</w:t>
      </w:r>
      <w:r>
        <w:t xml:space="preserve">: </w:t>
      </w:r>
      <w:r w:rsidR="00234506" w:rsidRPr="004A708E">
        <w:t xml:space="preserve">IV e V declinazione  </w:t>
      </w:r>
    </w:p>
    <w:p w:rsidR="00234506" w:rsidRPr="004A708E" w:rsidRDefault="00234506" w:rsidP="004A708E"/>
    <w:p w:rsidR="00234506" w:rsidRDefault="00234506" w:rsidP="00282A8A">
      <w:pPr>
        <w:jc w:val="both"/>
      </w:pPr>
      <w:r w:rsidRPr="004A708E">
        <w:rPr>
          <w:u w:val="single"/>
        </w:rPr>
        <w:t>Il verbo</w:t>
      </w:r>
      <w:r w:rsidRPr="004A708E">
        <w:t xml:space="preserve">: L’indicativo perfetto, piuccheperfetto futuro anteriore di forma attiva e passiva dei verbi regolari ed irregolari; I tempi del congiuntivo; I tempi del participio; I tempi dell’infinito; La coniugazione di </w:t>
      </w:r>
      <w:r w:rsidRPr="00282A8A">
        <w:rPr>
          <w:i/>
        </w:rPr>
        <w:t>eo</w:t>
      </w:r>
      <w:r w:rsidRPr="004A708E">
        <w:t xml:space="preserve"> ; I composti di sum ; </w:t>
      </w:r>
      <w:r w:rsidR="004A708E" w:rsidRPr="004A708E">
        <w:t>Imperativo negativo</w:t>
      </w:r>
    </w:p>
    <w:p w:rsidR="00282A8A" w:rsidRDefault="00282A8A" w:rsidP="00282A8A">
      <w:pPr>
        <w:jc w:val="both"/>
      </w:pPr>
    </w:p>
    <w:p w:rsidR="00282A8A" w:rsidRPr="004A708E" w:rsidRDefault="00282A8A" w:rsidP="00282A8A">
      <w:pPr>
        <w:jc w:val="both"/>
      </w:pPr>
      <w:r w:rsidRPr="00282A8A">
        <w:rPr>
          <w:u w:val="single"/>
        </w:rPr>
        <w:t>Gli aggettivi</w:t>
      </w:r>
      <w:r>
        <w:t>: Comparativo e superlativo</w:t>
      </w:r>
    </w:p>
    <w:p w:rsidR="00234506" w:rsidRPr="004A708E" w:rsidRDefault="00234506" w:rsidP="00282A8A">
      <w:pPr>
        <w:jc w:val="both"/>
      </w:pPr>
    </w:p>
    <w:p w:rsidR="00234506" w:rsidRPr="004A708E" w:rsidRDefault="00234506" w:rsidP="004A708E">
      <w:r w:rsidRPr="004A708E">
        <w:rPr>
          <w:u w:val="single"/>
        </w:rPr>
        <w:t>I pronomi</w:t>
      </w:r>
      <w:r w:rsidRPr="004A708E">
        <w:t xml:space="preserve"> Pronome relativo</w:t>
      </w:r>
      <w:r w:rsidR="004A708E">
        <w:t>;</w:t>
      </w:r>
      <w:r w:rsidRPr="004A708E">
        <w:t xml:space="preserve"> </w:t>
      </w:r>
      <w:r w:rsidR="004A708E">
        <w:t>P</w:t>
      </w:r>
      <w:r w:rsidRPr="004A708E">
        <w:t xml:space="preserve">ronome determinativo is,ea,id ; </w:t>
      </w:r>
      <w:r w:rsidR="00A46029">
        <w:t xml:space="preserve">Pronomi personali , possessivi, </w:t>
      </w:r>
      <w:bookmarkStart w:id="0" w:name="_GoBack"/>
      <w:bookmarkEnd w:id="0"/>
      <w:r w:rsidR="00A46029">
        <w:t>determinativi e dimostrativi</w:t>
      </w:r>
    </w:p>
    <w:p w:rsidR="00234506" w:rsidRPr="004A708E" w:rsidRDefault="00234506" w:rsidP="004A708E"/>
    <w:p w:rsidR="0071358F" w:rsidRPr="004A708E" w:rsidRDefault="00234506" w:rsidP="004A708E">
      <w:pPr>
        <w:rPr>
          <w:u w:val="single"/>
        </w:rPr>
      </w:pPr>
      <w:r w:rsidRPr="004A708E">
        <w:rPr>
          <w:u w:val="single"/>
        </w:rPr>
        <w:t>Sintassi</w:t>
      </w:r>
    </w:p>
    <w:p w:rsidR="00234506" w:rsidRPr="004A708E" w:rsidRDefault="00234506" w:rsidP="004A708E">
      <w:pPr>
        <w:jc w:val="both"/>
      </w:pPr>
      <w:r w:rsidRPr="004A708E">
        <w:t xml:space="preserve">Determinazioni di luogo; Il complemento predicativo; Ablativo di materia e di argomento; </w:t>
      </w:r>
      <w:r w:rsidR="004A708E">
        <w:t>Funzioni del dativo.</w:t>
      </w:r>
    </w:p>
    <w:p w:rsidR="00234506" w:rsidRDefault="004A708E" w:rsidP="004A708E">
      <w:pPr>
        <w:jc w:val="both"/>
      </w:pPr>
      <w:r>
        <w:t>P</w:t>
      </w:r>
      <w:r w:rsidR="00234506" w:rsidRPr="004A708E">
        <w:t>roposizione</w:t>
      </w:r>
      <w:r>
        <w:t xml:space="preserve"> </w:t>
      </w:r>
      <w:r w:rsidR="00234506" w:rsidRPr="004A708E">
        <w:t>relativa;</w:t>
      </w:r>
      <w:r>
        <w:t xml:space="preserve"> P</w:t>
      </w:r>
      <w:r w:rsidR="00234506" w:rsidRPr="004A708E">
        <w:t>roposizioni temporali;</w:t>
      </w:r>
      <w:r>
        <w:t xml:space="preserve"> </w:t>
      </w:r>
      <w:r w:rsidR="00234506" w:rsidRPr="004A708E">
        <w:t>Proposizion</w:t>
      </w:r>
      <w:r>
        <w:t>i</w:t>
      </w:r>
      <w:r w:rsidR="00234506" w:rsidRPr="004A708E">
        <w:t xml:space="preserve"> causal</w:t>
      </w:r>
      <w:r>
        <w:t>i</w:t>
      </w:r>
      <w:r w:rsidR="00234506" w:rsidRPr="004A708E">
        <w:t>; Ablativo</w:t>
      </w:r>
      <w:r w:rsidR="00A46029">
        <w:t xml:space="preserve"> </w:t>
      </w:r>
      <w:r w:rsidR="00234506" w:rsidRPr="004A708E">
        <w:t xml:space="preserve">assoluto ; Coniugazione perifrastica attiva ; </w:t>
      </w:r>
      <w:r w:rsidRPr="004A708E">
        <w:t>Congiuntivo esortativo ; Proposizioni</w:t>
      </w:r>
      <w:r>
        <w:t xml:space="preserve"> subordinate</w:t>
      </w:r>
      <w:r w:rsidRPr="004A708E">
        <w:t xml:space="preserve"> introdotte da </w:t>
      </w:r>
      <w:r w:rsidRPr="00282A8A">
        <w:rPr>
          <w:i/>
        </w:rPr>
        <w:t>ut/ne</w:t>
      </w:r>
      <w:r w:rsidRPr="004A708E">
        <w:t xml:space="preserve"> </w:t>
      </w:r>
      <w:r>
        <w:t>: c</w:t>
      </w:r>
      <w:r w:rsidRPr="004A708E">
        <w:t xml:space="preserve">ompletive volitive e circostanziali finali ; Proposizioni subordinate introdotte da </w:t>
      </w:r>
      <w:r w:rsidRPr="00282A8A">
        <w:rPr>
          <w:i/>
        </w:rPr>
        <w:t>ut / ut non</w:t>
      </w:r>
      <w:r w:rsidRPr="004A708E">
        <w:t xml:space="preserve"> : completive dichiarative e circostanziali consecutive ; </w:t>
      </w:r>
      <w:r w:rsidRPr="00282A8A">
        <w:rPr>
          <w:i/>
        </w:rPr>
        <w:t>Cum</w:t>
      </w:r>
      <w:r w:rsidRPr="004A708E">
        <w:t xml:space="preserve"> e il congiuntivo ; Proposizioni infinitive</w:t>
      </w:r>
    </w:p>
    <w:p w:rsidR="004A708E" w:rsidRPr="004A708E" w:rsidRDefault="004A708E" w:rsidP="004A708E"/>
    <w:p w:rsidR="0071358F" w:rsidRDefault="0071358F" w:rsidP="007E4E27">
      <w:pPr>
        <w:rPr>
          <w:b/>
        </w:rPr>
      </w:pPr>
      <w:r>
        <w:rPr>
          <w:b/>
        </w:rPr>
        <w:t>EVENTUALI</w:t>
      </w:r>
      <w:r w:rsidR="00A46029">
        <w:rPr>
          <w:b/>
        </w:rPr>
        <w:t xml:space="preserve"> </w:t>
      </w:r>
      <w:r>
        <w:rPr>
          <w:b/>
        </w:rPr>
        <w:t>CONTENUTI PLURIDISCIPLINARI</w:t>
      </w:r>
    </w:p>
    <w:p w:rsidR="0071358F" w:rsidRDefault="0071358F" w:rsidP="007E4E27">
      <w:pPr>
        <w:rPr>
          <w:b/>
        </w:rPr>
      </w:pPr>
    </w:p>
    <w:p w:rsidR="0071358F" w:rsidRDefault="0071358F" w:rsidP="007E4E27">
      <w:pPr>
        <w:rPr>
          <w:b/>
        </w:rPr>
      </w:pPr>
    </w:p>
    <w:p w:rsidR="0071358F" w:rsidRPr="0071358F" w:rsidRDefault="00237055" w:rsidP="007E4E27">
      <w:pPr>
        <w:rPr>
          <w:b/>
        </w:rPr>
      </w:pPr>
      <w:r>
        <w:rPr>
          <w:b/>
        </w:rPr>
        <w:lastRenderedPageBreak/>
        <w:t xml:space="preserve">EVENTUALI </w:t>
      </w:r>
      <w:r w:rsidR="0071358F">
        <w:rPr>
          <w:b/>
        </w:rPr>
        <w:t>ANNOTAZIONI DEL DOCENTE</w:t>
      </w:r>
    </w:p>
    <w:p w:rsidR="00480DFF" w:rsidRDefault="00480DFF" w:rsidP="007E4E27"/>
    <w:p w:rsidR="00480DFF" w:rsidRDefault="00480DFF" w:rsidP="007E4E27"/>
    <w:p w:rsidR="007E4E27" w:rsidRDefault="007E4E27" w:rsidP="007E4E27"/>
    <w:p w:rsidR="007E4E27" w:rsidRDefault="007E4E27" w:rsidP="007E4E27"/>
    <w:p w:rsidR="007E4E27" w:rsidRDefault="007E4E27" w:rsidP="007E4E27"/>
    <w:p w:rsidR="00627EFF" w:rsidRDefault="00627EFF" w:rsidP="007E4E27"/>
    <w:sectPr w:rsidR="00627EFF" w:rsidSect="00D82184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3CF" w:rsidRDefault="000823CF">
      <w:r>
        <w:separator/>
      </w:r>
    </w:p>
  </w:endnote>
  <w:endnote w:type="continuationSeparator" w:id="0">
    <w:p w:rsidR="000823CF" w:rsidRDefault="00082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EC2" w:rsidRDefault="00C76EC2">
    <w:r w:rsidRPr="001164FC">
      <w:rPr>
        <w:rFonts w:ascii="Arial" w:hAnsi="Arial" w:cs="Arial"/>
        <w:sz w:val="20"/>
      </w:rPr>
      <w:t xml:space="preserve">MOD75.0a.25a   Rev. </w:t>
    </w:r>
    <w:r>
      <w:rPr>
        <w:rFonts w:ascii="Arial" w:hAnsi="Arial" w:cs="Arial"/>
        <w:sz w:val="20"/>
      </w:rPr>
      <w:t xml:space="preserve">5 </w:t>
    </w:r>
    <w:r w:rsidRPr="001164FC">
      <w:rPr>
        <w:rFonts w:ascii="Arial" w:hAnsi="Arial" w:cs="Arial"/>
        <w:sz w:val="20"/>
      </w:rPr>
      <w:t xml:space="preserve">del  </w:t>
    </w:r>
    <w:r>
      <w:rPr>
        <w:rFonts w:ascii="Arial" w:hAnsi="Arial" w:cs="Arial"/>
        <w:sz w:val="20"/>
      </w:rPr>
      <w:t>25/09/2017</w:t>
    </w:r>
    <w:r w:rsidRPr="00326832">
      <w:rPr>
        <w:rFonts w:ascii="Arial" w:hAnsi="Arial" w:cs="Arial"/>
      </w:rPr>
      <w:tab/>
    </w:r>
    <w:r>
      <w:tab/>
    </w:r>
    <w:r>
      <w:tab/>
    </w:r>
    <w:r>
      <w:tab/>
    </w:r>
    <w:r>
      <w:tab/>
    </w:r>
    <w:r>
      <w:tab/>
    </w:r>
    <w:r w:rsidRPr="001164FC">
      <w:rPr>
        <w:rFonts w:ascii="Arial" w:hAnsi="Arial" w:cs="Arial"/>
        <w:sz w:val="20"/>
      </w:rPr>
      <w:t xml:space="preserve">Pagina </w:t>
    </w:r>
    <w:r w:rsidR="00354269" w:rsidRPr="001164FC">
      <w:rPr>
        <w:rFonts w:ascii="Arial" w:hAnsi="Arial" w:cs="Arial"/>
        <w:sz w:val="20"/>
      </w:rPr>
      <w:fldChar w:fldCharType="begin"/>
    </w:r>
    <w:r w:rsidRPr="001164FC">
      <w:rPr>
        <w:rFonts w:ascii="Arial" w:hAnsi="Arial" w:cs="Arial"/>
        <w:sz w:val="20"/>
      </w:rPr>
      <w:instrText xml:space="preserve"> PAGE </w:instrText>
    </w:r>
    <w:r w:rsidR="00354269" w:rsidRPr="001164FC">
      <w:rPr>
        <w:rFonts w:ascii="Arial" w:hAnsi="Arial" w:cs="Arial"/>
        <w:sz w:val="20"/>
      </w:rPr>
      <w:fldChar w:fldCharType="separate"/>
    </w:r>
    <w:r w:rsidR="00A46029">
      <w:rPr>
        <w:rFonts w:ascii="Arial" w:hAnsi="Arial" w:cs="Arial"/>
        <w:noProof/>
        <w:sz w:val="20"/>
      </w:rPr>
      <w:t>2</w:t>
    </w:r>
    <w:r w:rsidR="00354269" w:rsidRPr="001164FC">
      <w:rPr>
        <w:rFonts w:ascii="Arial" w:hAnsi="Arial" w:cs="Arial"/>
        <w:sz w:val="20"/>
      </w:rPr>
      <w:fldChar w:fldCharType="end"/>
    </w:r>
    <w:r w:rsidRPr="001164FC">
      <w:rPr>
        <w:rFonts w:ascii="Arial" w:hAnsi="Arial" w:cs="Arial"/>
        <w:sz w:val="20"/>
      </w:rPr>
      <w:t xml:space="preserve"> di </w:t>
    </w:r>
    <w:r w:rsidR="00354269" w:rsidRPr="001164FC">
      <w:rPr>
        <w:rFonts w:ascii="Arial" w:hAnsi="Arial" w:cs="Arial"/>
        <w:sz w:val="20"/>
      </w:rPr>
      <w:fldChar w:fldCharType="begin"/>
    </w:r>
    <w:r w:rsidRPr="001164FC">
      <w:rPr>
        <w:rFonts w:ascii="Arial" w:hAnsi="Arial" w:cs="Arial"/>
        <w:sz w:val="20"/>
      </w:rPr>
      <w:instrText xml:space="preserve"> NUMPAGES  </w:instrText>
    </w:r>
    <w:r w:rsidR="00354269" w:rsidRPr="001164FC">
      <w:rPr>
        <w:rFonts w:ascii="Arial" w:hAnsi="Arial" w:cs="Arial"/>
        <w:sz w:val="20"/>
      </w:rPr>
      <w:fldChar w:fldCharType="separate"/>
    </w:r>
    <w:r w:rsidR="00A46029">
      <w:rPr>
        <w:rFonts w:ascii="Arial" w:hAnsi="Arial" w:cs="Arial"/>
        <w:noProof/>
        <w:sz w:val="20"/>
      </w:rPr>
      <w:t>2</w:t>
    </w:r>
    <w:r w:rsidR="00354269" w:rsidRPr="001164FC">
      <w:rPr>
        <w:rFonts w:ascii="Arial" w:hAnsi="Arial" w:cs="Arial"/>
        <w:sz w:val="20"/>
      </w:rPr>
      <w:fldChar w:fldCharType="end"/>
    </w:r>
  </w:p>
  <w:p w:rsidR="00C76EC2" w:rsidRPr="00326832" w:rsidRDefault="00C76EC2" w:rsidP="000B4891">
    <w:pPr>
      <w:pStyle w:val="Pidipagina"/>
      <w:ind w:right="360"/>
      <w:rPr>
        <w:rFonts w:ascii="Arial" w:hAnsi="Arial" w:cs="Arial"/>
      </w:rPr>
    </w:pPr>
  </w:p>
  <w:p w:rsidR="00C76EC2" w:rsidRDefault="00C76EC2" w:rsidP="000B4891">
    <w:pPr>
      <w:pStyle w:val="Pidipagina"/>
    </w:pPr>
  </w:p>
  <w:p w:rsidR="00C76EC2" w:rsidRPr="00DB7A9C" w:rsidRDefault="00C76EC2" w:rsidP="000B4891">
    <w:pPr>
      <w:pStyle w:val="Intestazione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3CF" w:rsidRDefault="000823CF">
      <w:r>
        <w:separator/>
      </w:r>
    </w:p>
  </w:footnote>
  <w:footnote w:type="continuationSeparator" w:id="0">
    <w:p w:rsidR="000823CF" w:rsidRDefault="00082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60"/>
      <w:gridCol w:w="7512"/>
    </w:tblGrid>
    <w:tr w:rsidR="00C76EC2">
      <w:tc>
        <w:tcPr>
          <w:tcW w:w="2660" w:type="dxa"/>
        </w:tcPr>
        <w:p w:rsidR="00C76EC2" w:rsidRPr="001164FC" w:rsidRDefault="00C76EC2" w:rsidP="001164FC">
          <w:pPr>
            <w:autoSpaceDE w:val="0"/>
            <w:autoSpaceDN w:val="0"/>
            <w:jc w:val="center"/>
            <w:rPr>
              <w:rFonts w:ascii="Monotype Corsiva" w:hAnsi="Monotype Corsiva"/>
              <w:i/>
            </w:rPr>
          </w:pPr>
          <w:r>
            <w:rPr>
              <w:rFonts w:ascii="Monotype Corsiva" w:hAnsi="Monotype Corsiva"/>
              <w:i/>
              <w:noProof/>
            </w:rPr>
            <w:drawing>
              <wp:inline distT="0" distB="0" distL="0" distR="0">
                <wp:extent cx="482600" cy="495300"/>
                <wp:effectExtent l="0" t="0" r="0" b="12700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2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76EC2" w:rsidRPr="00F7557D" w:rsidRDefault="00C76EC2" w:rsidP="001164FC">
          <w:pPr>
            <w:autoSpaceDE w:val="0"/>
            <w:autoSpaceDN w:val="0"/>
            <w:rPr>
              <w:rFonts w:ascii="Arial" w:hAnsi="Arial" w:cs="Arial"/>
              <w:i/>
              <w:sz w:val="20"/>
              <w:szCs w:val="20"/>
            </w:rPr>
          </w:pPr>
          <w:r>
            <w:rPr>
              <w:rFonts w:ascii="Arial" w:hAnsi="Arial" w:cs="Arial"/>
              <w:i/>
              <w:sz w:val="20"/>
              <w:szCs w:val="20"/>
            </w:rPr>
            <w:t>Liceo Scientifico ”</w:t>
          </w:r>
          <w:r w:rsidRPr="00F7557D">
            <w:rPr>
              <w:rFonts w:ascii="Arial" w:hAnsi="Arial" w:cs="Arial"/>
              <w:i/>
              <w:sz w:val="20"/>
              <w:szCs w:val="20"/>
            </w:rPr>
            <w:t>Curie”</w:t>
          </w:r>
        </w:p>
        <w:p w:rsidR="00C76EC2" w:rsidRDefault="00C76EC2" w:rsidP="001164FC">
          <w:pPr>
            <w:pStyle w:val="Intestazione"/>
            <w:autoSpaceDE w:val="0"/>
            <w:autoSpaceDN w:val="0"/>
            <w:jc w:val="center"/>
          </w:pPr>
          <w:r w:rsidRPr="00F7557D">
            <w:rPr>
              <w:rFonts w:ascii="Arial" w:hAnsi="Arial" w:cs="Arial"/>
              <w:i/>
              <w:sz w:val="20"/>
              <w:szCs w:val="20"/>
            </w:rPr>
            <w:t>Tradate</w:t>
          </w:r>
        </w:p>
      </w:tc>
      <w:tc>
        <w:tcPr>
          <w:tcW w:w="7512" w:type="dxa"/>
        </w:tcPr>
        <w:p w:rsidR="00C76EC2" w:rsidRPr="001164FC" w:rsidRDefault="00C76EC2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 xml:space="preserve">PROGRAMMAZIONE DIDATTICO-EDUCATIVA DEL CONSIGLIO </w:t>
          </w:r>
          <w:r>
            <w:rPr>
              <w:rFonts w:ascii="Arial" w:hAnsi="Arial"/>
              <w:b/>
              <w:sz w:val="28"/>
              <w:szCs w:val="28"/>
            </w:rPr>
            <w:t>di CLASSE</w:t>
          </w:r>
        </w:p>
        <w:p w:rsidR="00C76EC2" w:rsidRPr="001164FC" w:rsidRDefault="00C76EC2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</w:p>
        <w:p w:rsidR="00C76EC2" w:rsidRPr="001164FC" w:rsidRDefault="00C76EC2" w:rsidP="001164FC">
          <w:pPr>
            <w:pStyle w:val="Intestazione"/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>
            <w:rPr>
              <w:rFonts w:ascii="Arial" w:hAnsi="Arial"/>
              <w:b/>
              <w:sz w:val="28"/>
              <w:szCs w:val="28"/>
            </w:rPr>
            <w:t>anno scolastico 2017/2018</w:t>
          </w:r>
        </w:p>
      </w:tc>
    </w:tr>
  </w:tbl>
  <w:p w:rsidR="00C76EC2" w:rsidRDefault="00C76EC2" w:rsidP="00DD0D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27286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AFB6362"/>
    <w:multiLevelType w:val="hybridMultilevel"/>
    <w:tmpl w:val="EBC0CD9E"/>
    <w:lvl w:ilvl="0" w:tplc="A3604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A45ED"/>
    <w:multiLevelType w:val="hybridMultilevel"/>
    <w:tmpl w:val="B28649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C157D"/>
    <w:multiLevelType w:val="hybridMultilevel"/>
    <w:tmpl w:val="DC50764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A23228"/>
    <w:multiLevelType w:val="hybridMultilevel"/>
    <w:tmpl w:val="E5B25D5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603340"/>
    <w:multiLevelType w:val="hybridMultilevel"/>
    <w:tmpl w:val="AAD435F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ED2F65"/>
    <w:multiLevelType w:val="hybridMultilevel"/>
    <w:tmpl w:val="703875DC"/>
    <w:lvl w:ilvl="0" w:tplc="0410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4F6B14C7"/>
    <w:multiLevelType w:val="hybridMultilevel"/>
    <w:tmpl w:val="76F649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DA083E"/>
    <w:multiLevelType w:val="hybridMultilevel"/>
    <w:tmpl w:val="D6BA50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E64322"/>
    <w:multiLevelType w:val="hybridMultilevel"/>
    <w:tmpl w:val="40E4FE14"/>
    <w:lvl w:ilvl="0" w:tplc="02220C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F0B"/>
    <w:multiLevelType w:val="hybridMultilevel"/>
    <w:tmpl w:val="8A7C31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A0E67"/>
    <w:multiLevelType w:val="multilevel"/>
    <w:tmpl w:val="FD6E01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734621"/>
    <w:multiLevelType w:val="multilevel"/>
    <w:tmpl w:val="F2009188"/>
    <w:lvl w:ilvl="0">
      <w:start w:val="6"/>
      <w:numFmt w:val="decimal"/>
      <w:lvlText w:val="%1."/>
      <w:legacy w:legacy="1" w:legacySpace="0" w:legacyIndent="405"/>
      <w:lvlJc w:val="left"/>
      <w:pPr>
        <w:ind w:left="405" w:hanging="405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6F723017"/>
    <w:multiLevelType w:val="hybridMultilevel"/>
    <w:tmpl w:val="970E78A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FBC5577"/>
    <w:multiLevelType w:val="hybridMultilevel"/>
    <w:tmpl w:val="E3E6AF1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37D500A"/>
    <w:multiLevelType w:val="hybridMultilevel"/>
    <w:tmpl w:val="B80A070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7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1"/>
  </w:num>
  <w:num w:numId="9">
    <w:abstractNumId w:val="8"/>
  </w:num>
  <w:num w:numId="10">
    <w:abstractNumId w:val="6"/>
  </w:num>
  <w:num w:numId="11">
    <w:abstractNumId w:val="14"/>
  </w:num>
  <w:num w:numId="12">
    <w:abstractNumId w:val="5"/>
  </w:num>
  <w:num w:numId="13">
    <w:abstractNumId w:val="16"/>
  </w:num>
  <w:num w:numId="14">
    <w:abstractNumId w:val="0"/>
  </w:num>
  <w:num w:numId="15">
    <w:abstractNumId w:val="2"/>
  </w:num>
  <w:num w:numId="16">
    <w:abstractNumId w:val="12"/>
  </w:num>
  <w:num w:numId="17">
    <w:abstractNumId w:val="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0BAE"/>
    <w:rsid w:val="000003D9"/>
    <w:rsid w:val="00000BAE"/>
    <w:rsid w:val="00004314"/>
    <w:rsid w:val="00034AD1"/>
    <w:rsid w:val="00056AC7"/>
    <w:rsid w:val="000657BA"/>
    <w:rsid w:val="000754DF"/>
    <w:rsid w:val="000823CF"/>
    <w:rsid w:val="0008777B"/>
    <w:rsid w:val="0009491D"/>
    <w:rsid w:val="00094A9E"/>
    <w:rsid w:val="000B4891"/>
    <w:rsid w:val="00100922"/>
    <w:rsid w:val="0011182B"/>
    <w:rsid w:val="001164FC"/>
    <w:rsid w:val="0011716F"/>
    <w:rsid w:val="00117D2C"/>
    <w:rsid w:val="00130A9D"/>
    <w:rsid w:val="0016390C"/>
    <w:rsid w:val="001A22BF"/>
    <w:rsid w:val="001A295B"/>
    <w:rsid w:val="001A7C7E"/>
    <w:rsid w:val="001B2B02"/>
    <w:rsid w:val="001B5F90"/>
    <w:rsid w:val="001C1829"/>
    <w:rsid w:val="001D0968"/>
    <w:rsid w:val="001E7034"/>
    <w:rsid w:val="001F153D"/>
    <w:rsid w:val="001F2FA8"/>
    <w:rsid w:val="00203CB0"/>
    <w:rsid w:val="00213749"/>
    <w:rsid w:val="00220305"/>
    <w:rsid w:val="00234506"/>
    <w:rsid w:val="00237055"/>
    <w:rsid w:val="00244644"/>
    <w:rsid w:val="0025438E"/>
    <w:rsid w:val="00255C92"/>
    <w:rsid w:val="00282A8A"/>
    <w:rsid w:val="002A0244"/>
    <w:rsid w:val="002B36E4"/>
    <w:rsid w:val="002D5096"/>
    <w:rsid w:val="002F3B7D"/>
    <w:rsid w:val="00312026"/>
    <w:rsid w:val="00344D7C"/>
    <w:rsid w:val="00347216"/>
    <w:rsid w:val="0035417A"/>
    <w:rsid w:val="00354269"/>
    <w:rsid w:val="0037611A"/>
    <w:rsid w:val="00381925"/>
    <w:rsid w:val="003A59E2"/>
    <w:rsid w:val="003C139C"/>
    <w:rsid w:val="003E243B"/>
    <w:rsid w:val="003E52D2"/>
    <w:rsid w:val="00407C92"/>
    <w:rsid w:val="00407D52"/>
    <w:rsid w:val="00436410"/>
    <w:rsid w:val="004656D1"/>
    <w:rsid w:val="0047383D"/>
    <w:rsid w:val="00480DFF"/>
    <w:rsid w:val="004A48AF"/>
    <w:rsid w:val="004A48D6"/>
    <w:rsid w:val="004A708E"/>
    <w:rsid w:val="004B3068"/>
    <w:rsid w:val="004E41CD"/>
    <w:rsid w:val="004F7DDD"/>
    <w:rsid w:val="00515FEB"/>
    <w:rsid w:val="00541805"/>
    <w:rsid w:val="00542E61"/>
    <w:rsid w:val="0057012C"/>
    <w:rsid w:val="00573FA6"/>
    <w:rsid w:val="00581FC1"/>
    <w:rsid w:val="00596D2C"/>
    <w:rsid w:val="005C2FF5"/>
    <w:rsid w:val="00600F5E"/>
    <w:rsid w:val="006153BB"/>
    <w:rsid w:val="00616C7A"/>
    <w:rsid w:val="00616CF3"/>
    <w:rsid w:val="00620F73"/>
    <w:rsid w:val="00625FC2"/>
    <w:rsid w:val="00627EFF"/>
    <w:rsid w:val="00651F30"/>
    <w:rsid w:val="00653517"/>
    <w:rsid w:val="00663A94"/>
    <w:rsid w:val="0067566A"/>
    <w:rsid w:val="006871AC"/>
    <w:rsid w:val="006D0122"/>
    <w:rsid w:val="006F7C8E"/>
    <w:rsid w:val="007023BD"/>
    <w:rsid w:val="0071358F"/>
    <w:rsid w:val="00746EF9"/>
    <w:rsid w:val="00757909"/>
    <w:rsid w:val="007B2E11"/>
    <w:rsid w:val="007B7073"/>
    <w:rsid w:val="007C50E6"/>
    <w:rsid w:val="007E1456"/>
    <w:rsid w:val="007E1BF3"/>
    <w:rsid w:val="007E4E27"/>
    <w:rsid w:val="007F043C"/>
    <w:rsid w:val="007F3615"/>
    <w:rsid w:val="00813BDB"/>
    <w:rsid w:val="0082630B"/>
    <w:rsid w:val="00844227"/>
    <w:rsid w:val="0086731D"/>
    <w:rsid w:val="008C140D"/>
    <w:rsid w:val="008C7684"/>
    <w:rsid w:val="008E5487"/>
    <w:rsid w:val="008F24B5"/>
    <w:rsid w:val="008F5D4B"/>
    <w:rsid w:val="00907F42"/>
    <w:rsid w:val="009144C1"/>
    <w:rsid w:val="00933BE3"/>
    <w:rsid w:val="00962B64"/>
    <w:rsid w:val="00963FD7"/>
    <w:rsid w:val="0097463E"/>
    <w:rsid w:val="009767C4"/>
    <w:rsid w:val="009849A2"/>
    <w:rsid w:val="0098643D"/>
    <w:rsid w:val="009A3255"/>
    <w:rsid w:val="009A4D97"/>
    <w:rsid w:val="009B364D"/>
    <w:rsid w:val="009B62FE"/>
    <w:rsid w:val="00A00784"/>
    <w:rsid w:val="00A03E61"/>
    <w:rsid w:val="00A1431A"/>
    <w:rsid w:val="00A225A1"/>
    <w:rsid w:val="00A23DDC"/>
    <w:rsid w:val="00A46029"/>
    <w:rsid w:val="00A52CAF"/>
    <w:rsid w:val="00A676F1"/>
    <w:rsid w:val="00A86170"/>
    <w:rsid w:val="00A86508"/>
    <w:rsid w:val="00A96674"/>
    <w:rsid w:val="00A96E47"/>
    <w:rsid w:val="00AE273C"/>
    <w:rsid w:val="00AF22E4"/>
    <w:rsid w:val="00B1439C"/>
    <w:rsid w:val="00B1784E"/>
    <w:rsid w:val="00B602E5"/>
    <w:rsid w:val="00B60D2C"/>
    <w:rsid w:val="00B67DB9"/>
    <w:rsid w:val="00B765C8"/>
    <w:rsid w:val="00B811B5"/>
    <w:rsid w:val="00B92B22"/>
    <w:rsid w:val="00BA16A0"/>
    <w:rsid w:val="00BC6BE3"/>
    <w:rsid w:val="00BC6C39"/>
    <w:rsid w:val="00BD4F27"/>
    <w:rsid w:val="00BE4AFE"/>
    <w:rsid w:val="00BF3FE0"/>
    <w:rsid w:val="00BF43F2"/>
    <w:rsid w:val="00C07153"/>
    <w:rsid w:val="00C20E79"/>
    <w:rsid w:val="00C253EF"/>
    <w:rsid w:val="00C36986"/>
    <w:rsid w:val="00C45288"/>
    <w:rsid w:val="00C62139"/>
    <w:rsid w:val="00C62248"/>
    <w:rsid w:val="00C6438D"/>
    <w:rsid w:val="00C64A70"/>
    <w:rsid w:val="00C727DD"/>
    <w:rsid w:val="00C76EC2"/>
    <w:rsid w:val="00CB58FE"/>
    <w:rsid w:val="00CC4B07"/>
    <w:rsid w:val="00CD5177"/>
    <w:rsid w:val="00CE2E23"/>
    <w:rsid w:val="00CF2F64"/>
    <w:rsid w:val="00D13828"/>
    <w:rsid w:val="00D16226"/>
    <w:rsid w:val="00D21EE3"/>
    <w:rsid w:val="00D26F45"/>
    <w:rsid w:val="00D333F8"/>
    <w:rsid w:val="00D54B26"/>
    <w:rsid w:val="00D7112B"/>
    <w:rsid w:val="00D73BB5"/>
    <w:rsid w:val="00D82184"/>
    <w:rsid w:val="00D9364E"/>
    <w:rsid w:val="00DA7D44"/>
    <w:rsid w:val="00DC3419"/>
    <w:rsid w:val="00DD0D2A"/>
    <w:rsid w:val="00E031D1"/>
    <w:rsid w:val="00E0552D"/>
    <w:rsid w:val="00E05F79"/>
    <w:rsid w:val="00E20A44"/>
    <w:rsid w:val="00E3014E"/>
    <w:rsid w:val="00E52E31"/>
    <w:rsid w:val="00E55CEA"/>
    <w:rsid w:val="00E67AEC"/>
    <w:rsid w:val="00E879B0"/>
    <w:rsid w:val="00E9237E"/>
    <w:rsid w:val="00ED0EF4"/>
    <w:rsid w:val="00EF7345"/>
    <w:rsid w:val="00F02210"/>
    <w:rsid w:val="00F10F22"/>
    <w:rsid w:val="00F11F26"/>
    <w:rsid w:val="00F23817"/>
    <w:rsid w:val="00F23937"/>
    <w:rsid w:val="00F44974"/>
    <w:rsid w:val="00F45B53"/>
    <w:rsid w:val="00F50488"/>
    <w:rsid w:val="00F7557D"/>
    <w:rsid w:val="00F82AC9"/>
    <w:rsid w:val="00F84A2D"/>
    <w:rsid w:val="00FA2B7F"/>
    <w:rsid w:val="00FE6089"/>
    <w:rsid w:val="00FF3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,"/>
  <w:listSeparator w:val=";"/>
  <w14:docId w14:val="54B16EAF"/>
  <w15:docId w15:val="{5937B235-3398-4486-A264-09E162BA5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E7034"/>
    <w:rPr>
      <w:sz w:val="24"/>
      <w:szCs w:val="24"/>
    </w:rPr>
  </w:style>
  <w:style w:type="paragraph" w:styleId="Titolo1">
    <w:name w:val="heading 1"/>
    <w:basedOn w:val="Normale"/>
    <w:next w:val="Normale"/>
    <w:qFormat/>
    <w:rsid w:val="001E7034"/>
    <w:pPr>
      <w:keepNext/>
      <w:widowControl w:val="0"/>
      <w:jc w:val="center"/>
      <w:outlineLvl w:val="0"/>
    </w:pPr>
    <w:rPr>
      <w:rFonts w:ascii="Arial" w:hAnsi="Arial"/>
      <w:sz w:val="32"/>
      <w:szCs w:val="20"/>
    </w:rPr>
  </w:style>
  <w:style w:type="paragraph" w:styleId="Titolo2">
    <w:name w:val="heading 2"/>
    <w:basedOn w:val="Normale"/>
    <w:next w:val="Normale"/>
    <w:qFormat/>
    <w:rsid w:val="001E7034"/>
    <w:pPr>
      <w:keepNext/>
      <w:widowControl w:val="0"/>
      <w:outlineLvl w:val="1"/>
    </w:pPr>
    <w:rPr>
      <w:rFonts w:ascii="Arial" w:hAnsi="Arial"/>
      <w:sz w:val="32"/>
      <w:szCs w:val="20"/>
    </w:rPr>
  </w:style>
  <w:style w:type="paragraph" w:styleId="Titolo4">
    <w:name w:val="heading 4"/>
    <w:basedOn w:val="Normale"/>
    <w:next w:val="Normale"/>
    <w:qFormat/>
    <w:rsid w:val="001E7034"/>
    <w:pPr>
      <w:keepNext/>
      <w:widowControl w:val="0"/>
      <w:outlineLvl w:val="3"/>
    </w:pPr>
    <w:rPr>
      <w:rFonts w:ascii="Arial" w:hAnsi="Arial"/>
      <w:sz w:val="36"/>
      <w:szCs w:val="20"/>
    </w:rPr>
  </w:style>
  <w:style w:type="paragraph" w:styleId="Titolo5">
    <w:name w:val="heading 5"/>
    <w:basedOn w:val="Normale"/>
    <w:next w:val="Normale"/>
    <w:qFormat/>
    <w:rsid w:val="001E7034"/>
    <w:pPr>
      <w:keepNext/>
      <w:tabs>
        <w:tab w:val="left" w:pos="360"/>
      </w:tabs>
      <w:ind w:left="360" w:hanging="360"/>
      <w:jc w:val="center"/>
      <w:outlineLvl w:val="4"/>
    </w:pPr>
    <w:rPr>
      <w:b/>
      <w:sz w:val="32"/>
      <w:szCs w:val="20"/>
      <w:lang w:val="en-US"/>
    </w:rPr>
  </w:style>
  <w:style w:type="paragraph" w:styleId="Titolo7">
    <w:name w:val="heading 7"/>
    <w:basedOn w:val="Normale"/>
    <w:next w:val="Normale"/>
    <w:qFormat/>
    <w:rsid w:val="001E7034"/>
    <w:pPr>
      <w:keepNext/>
      <w:widowControl w:val="0"/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jc w:val="right"/>
      <w:outlineLvl w:val="6"/>
    </w:pPr>
    <w:rPr>
      <w:rFonts w:ascii="Arial" w:hAnsi="Arial"/>
      <w:sz w:val="3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5438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5438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5438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</w:rPr>
  </w:style>
  <w:style w:type="character" w:styleId="Collegamentoipertestuale">
    <w:name w:val="Hyperlink"/>
    <w:rsid w:val="0025438E"/>
    <w:rPr>
      <w:color w:val="0000FF"/>
      <w:u w:val="single"/>
    </w:rPr>
  </w:style>
  <w:style w:type="paragraph" w:customStyle="1" w:styleId="titololavori">
    <w:name w:val="titolo lavori"/>
    <w:basedOn w:val="Normale"/>
    <w:rsid w:val="0025438E"/>
    <w:pPr>
      <w:keepNext/>
      <w:keepLines/>
      <w:tabs>
        <w:tab w:val="right" w:leader="dot" w:pos="6804"/>
        <w:tab w:val="right" w:pos="9639"/>
      </w:tabs>
      <w:suppressAutoHyphens/>
      <w:spacing w:before="600" w:after="120"/>
      <w:jc w:val="center"/>
    </w:pPr>
    <w:rPr>
      <w:rFonts w:ascii="Arial" w:hAnsi="Arial"/>
      <w:b/>
      <w:smallCaps/>
      <w:sz w:val="28"/>
    </w:rPr>
  </w:style>
  <w:style w:type="table" w:styleId="Grigliatabella">
    <w:name w:val="Table Grid"/>
    <w:basedOn w:val="Tabellanormale"/>
    <w:rsid w:val="00E55CE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FF33D3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rsid w:val="001E7034"/>
    <w:pPr>
      <w:widowControl w:val="0"/>
    </w:pPr>
    <w:rPr>
      <w:b/>
      <w:szCs w:val="20"/>
    </w:rPr>
  </w:style>
  <w:style w:type="paragraph" w:customStyle="1" w:styleId="Corpodeltesto21">
    <w:name w:val="Corpo del testo 21"/>
    <w:basedOn w:val="Normale"/>
    <w:rsid w:val="001E7034"/>
    <w:pPr>
      <w:widowControl w:val="0"/>
      <w:jc w:val="both"/>
    </w:pPr>
    <w:rPr>
      <w:sz w:val="22"/>
      <w:szCs w:val="20"/>
    </w:rPr>
  </w:style>
  <w:style w:type="paragraph" w:customStyle="1" w:styleId="NormaleWeb1">
    <w:name w:val="Normale (Web)1"/>
    <w:basedOn w:val="Normale"/>
    <w:rsid w:val="001E7034"/>
    <w:pPr>
      <w:spacing w:before="100" w:after="100"/>
    </w:pPr>
    <w:rPr>
      <w:szCs w:val="20"/>
    </w:rPr>
  </w:style>
  <w:style w:type="paragraph" w:styleId="Corpotesto">
    <w:name w:val="Body Text"/>
    <w:basedOn w:val="Normale"/>
    <w:rsid w:val="001E7034"/>
    <w:rPr>
      <w:rFonts w:ascii="Arial" w:hAnsi="Arial"/>
      <w:b/>
      <w:sz w:val="20"/>
      <w:szCs w:val="20"/>
    </w:rPr>
  </w:style>
  <w:style w:type="paragraph" w:styleId="Corpodeltesto2">
    <w:name w:val="Body Text 2"/>
    <w:basedOn w:val="Normale"/>
    <w:rsid w:val="001E7034"/>
    <w:rPr>
      <w:sz w:val="28"/>
      <w:szCs w:val="20"/>
    </w:rPr>
  </w:style>
  <w:style w:type="paragraph" w:styleId="Didascalia">
    <w:name w:val="caption"/>
    <w:basedOn w:val="Normale"/>
    <w:next w:val="Normale"/>
    <w:qFormat/>
    <w:rsid w:val="001E7034"/>
    <w:rPr>
      <w:sz w:val="28"/>
      <w:szCs w:val="20"/>
    </w:rPr>
  </w:style>
  <w:style w:type="character" w:styleId="Numeropagina">
    <w:name w:val="page number"/>
    <w:basedOn w:val="Carpredefinitoparagrafo"/>
    <w:rsid w:val="001E7034"/>
  </w:style>
  <w:style w:type="paragraph" w:styleId="Testonormale">
    <w:name w:val="Plain Text"/>
    <w:basedOn w:val="Normale"/>
    <w:rsid w:val="00A23DDC"/>
    <w:pPr>
      <w:tabs>
        <w:tab w:val="left" w:pos="993"/>
      </w:tabs>
    </w:pPr>
    <w:rPr>
      <w:rFonts w:ascii="Courier New" w:hAnsi="Courier New" w:cs="Courier New"/>
      <w:snapToGrid w:val="0"/>
      <w:color w:val="000000"/>
      <w:sz w:val="20"/>
      <w:szCs w:val="20"/>
    </w:rPr>
  </w:style>
  <w:style w:type="paragraph" w:styleId="Paragrafoelenco">
    <w:name w:val="List Paragraph"/>
    <w:basedOn w:val="Normale"/>
    <w:uiPriority w:val="72"/>
    <w:rsid w:val="00376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lla\Dati%20applicazioni\Microsoft\Modelli\Marie%20Curi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Marie Curie</Template>
  <TotalTime>7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CONSIP pc portatili 6 Lotto-2</dc:creator>
  <cp:lastModifiedBy>corso corso</cp:lastModifiedBy>
  <cp:revision>3</cp:revision>
  <cp:lastPrinted>2017-09-25T10:29:00Z</cp:lastPrinted>
  <dcterms:created xsi:type="dcterms:W3CDTF">2017-10-08T17:35:00Z</dcterms:created>
  <dcterms:modified xsi:type="dcterms:W3CDTF">2017-10-10T08:21:00Z</dcterms:modified>
</cp:coreProperties>
</file>